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SPROT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John.</w:t>
      </w:r>
    </w:p>
    <w:p w:rsidR="001B0E5A" w:rsidRP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21-157)</w:t>
      </w:r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Mar.1419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e was a tenant of the manor of Eastwood</w:t>
      </w:r>
      <w:r>
        <w:rPr>
          <w:rFonts w:ascii="Times New Roman" w:hAnsi="Times New Roman" w:cs="Times New Roman"/>
          <w:sz w:val="24"/>
          <w:szCs w:val="24"/>
        </w:rPr>
        <w:t>, Essex.   (ibid.)</w:t>
      </w:r>
      <w:bookmarkStart w:id="0" w:name="_GoBack"/>
      <w:bookmarkEnd w:id="0"/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B0E5A" w:rsidRDefault="001B0E5A" w:rsidP="001B0E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</w:p>
    <w:sectPr w:rsidR="00DD5B8A" w:rsidRPr="001B0E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E5A" w:rsidRDefault="001B0E5A" w:rsidP="00564E3C">
      <w:pPr>
        <w:spacing w:after="0" w:line="240" w:lineRule="auto"/>
      </w:pPr>
      <w:r>
        <w:separator/>
      </w:r>
    </w:p>
  </w:endnote>
  <w:endnote w:type="continuationSeparator" w:id="0">
    <w:p w:rsidR="001B0E5A" w:rsidRDefault="001B0E5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B0E5A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E5A" w:rsidRDefault="001B0E5A" w:rsidP="00564E3C">
      <w:pPr>
        <w:spacing w:after="0" w:line="240" w:lineRule="auto"/>
      </w:pPr>
      <w:r>
        <w:separator/>
      </w:r>
    </w:p>
  </w:footnote>
  <w:footnote w:type="continuationSeparator" w:id="0">
    <w:p w:rsidR="001B0E5A" w:rsidRDefault="001B0E5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E5A"/>
    <w:rsid w:val="001B0E5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E8A91"/>
  <w15:chartTrackingRefBased/>
  <w15:docId w15:val="{8B478652-CFA5-45B4-A354-D3DD218D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2016-01-02T16:50:00Z</dcterms:created>
  <dcterms:modified xsi:type="dcterms:W3CDTF">2016-01-02T16:57:00Z</dcterms:modified>
</cp:coreProperties>
</file>